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77FC7" w14:textId="37648DB5" w:rsidR="00647A69" w:rsidRDefault="00647A69" w:rsidP="00647A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WITCHINGHAM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d.1450-1)</w:t>
      </w:r>
    </w:p>
    <w:p w14:paraId="50B130AC" w14:textId="77777777" w:rsidR="00647A69" w:rsidRDefault="00647A69" w:rsidP="00647A69">
      <w:pPr>
        <w:pStyle w:val="NoSpacing"/>
        <w:rPr>
          <w:rFonts w:cs="Times New Roman"/>
          <w:szCs w:val="24"/>
        </w:rPr>
      </w:pPr>
    </w:p>
    <w:p w14:paraId="2F8710CA" w14:textId="77777777" w:rsidR="00647A69" w:rsidRDefault="00647A69" w:rsidP="00647A69">
      <w:pPr>
        <w:pStyle w:val="NoSpacing"/>
        <w:rPr>
          <w:rFonts w:cs="Times New Roman"/>
          <w:szCs w:val="24"/>
        </w:rPr>
      </w:pPr>
    </w:p>
    <w:p w14:paraId="14612AFE" w14:textId="6B857B03" w:rsidR="0035784B" w:rsidRDefault="0035784B" w:rsidP="00647A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He presented Hugh </w:t>
      </w:r>
      <w:proofErr w:type="spellStart"/>
      <w:r>
        <w:rPr>
          <w:rFonts w:cs="Times New Roman"/>
          <w:szCs w:val="24"/>
        </w:rPr>
        <w:t>Leverych</w:t>
      </w:r>
      <w:proofErr w:type="spellEnd"/>
      <w:r>
        <w:rPr>
          <w:rFonts w:cs="Times New Roman"/>
          <w:szCs w:val="24"/>
        </w:rPr>
        <w:t>(q.v.) to the church of Fishley.</w:t>
      </w:r>
    </w:p>
    <w:p w14:paraId="50D83C03" w14:textId="77777777" w:rsidR="0035784B" w:rsidRDefault="0035784B" w:rsidP="003578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2767CE80" w14:textId="12832538" w:rsidR="0035784B" w:rsidRDefault="0035784B" w:rsidP="0035784B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97-100)</w:t>
      </w:r>
    </w:p>
    <w:p w14:paraId="58F2E6D8" w14:textId="7A333473" w:rsidR="00647A69" w:rsidRDefault="00647A69" w:rsidP="00647A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1450-1</w:t>
      </w:r>
      <w:r>
        <w:rPr>
          <w:rFonts w:cs="Times New Roman"/>
          <w:szCs w:val="24"/>
        </w:rPr>
        <w:tab/>
      </w:r>
      <w:r w:rsidR="0035784B">
        <w:rPr>
          <w:rFonts w:cs="Times New Roman"/>
          <w:szCs w:val="24"/>
        </w:rPr>
        <w:t xml:space="preserve">He died. At the time he was </w:t>
      </w:r>
      <w:proofErr w:type="spellStart"/>
      <w:r w:rsidR="0035784B">
        <w:rPr>
          <w:rFonts w:cs="Times New Roman"/>
          <w:szCs w:val="24"/>
        </w:rPr>
        <w:t>seised</w:t>
      </w:r>
      <w:proofErr w:type="spellEnd"/>
      <w:r w:rsidR="0035784B">
        <w:rPr>
          <w:rFonts w:cs="Times New Roman"/>
          <w:szCs w:val="24"/>
        </w:rPr>
        <w:t xml:space="preserve"> of the manor of Burgh Hall,</w:t>
      </w:r>
    </w:p>
    <w:p w14:paraId="7B6B9C3F" w14:textId="506F58CA" w:rsidR="0035784B" w:rsidRDefault="0035784B" w:rsidP="003578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Fishley, Norfolk.     (ibid.)</w:t>
      </w:r>
    </w:p>
    <w:p w14:paraId="5D0E304A" w14:textId="77777777" w:rsidR="0035784B" w:rsidRDefault="0035784B" w:rsidP="0035784B">
      <w:pPr>
        <w:pStyle w:val="NoSpacing"/>
        <w:rPr>
          <w:rFonts w:cs="Times New Roman"/>
          <w:szCs w:val="24"/>
        </w:rPr>
      </w:pPr>
    </w:p>
    <w:p w14:paraId="5E07FD19" w14:textId="77777777" w:rsidR="0035784B" w:rsidRDefault="0035784B" w:rsidP="0035784B">
      <w:pPr>
        <w:pStyle w:val="NoSpacing"/>
        <w:rPr>
          <w:rFonts w:cs="Times New Roman"/>
          <w:szCs w:val="24"/>
        </w:rPr>
      </w:pPr>
    </w:p>
    <w:p w14:paraId="639C8EFE" w14:textId="6A50A69E" w:rsidR="0035784B" w:rsidRDefault="0035784B" w:rsidP="003578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42E34436" w14:textId="77777777" w:rsidR="0035784B" w:rsidRPr="00647A69" w:rsidRDefault="0035784B" w:rsidP="0035784B">
      <w:pPr>
        <w:pStyle w:val="NoSpacing"/>
        <w:rPr>
          <w:rFonts w:cs="Times New Roman"/>
          <w:szCs w:val="24"/>
        </w:rPr>
      </w:pPr>
    </w:p>
    <w:p w14:paraId="354FBBD5" w14:textId="77777777" w:rsidR="00647A69" w:rsidRPr="00647A69" w:rsidRDefault="00647A69" w:rsidP="00647A69">
      <w:pPr>
        <w:pStyle w:val="NoSpacing"/>
        <w:rPr>
          <w:rFonts w:cs="Times New Roman"/>
          <w:szCs w:val="24"/>
        </w:rPr>
      </w:pPr>
    </w:p>
    <w:p w14:paraId="2199A3E6" w14:textId="77777777" w:rsidR="00647A69" w:rsidRPr="00647A69" w:rsidRDefault="00647A69" w:rsidP="009139A6">
      <w:pPr>
        <w:pStyle w:val="NoSpacing"/>
        <w:rPr>
          <w:rFonts w:cs="Times New Roman"/>
          <w:szCs w:val="24"/>
        </w:rPr>
      </w:pPr>
    </w:p>
    <w:sectPr w:rsidR="00647A69" w:rsidRPr="00647A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61BA" w14:textId="77777777" w:rsidR="00647A69" w:rsidRDefault="00647A69" w:rsidP="009139A6">
      <w:r>
        <w:separator/>
      </w:r>
    </w:p>
  </w:endnote>
  <w:endnote w:type="continuationSeparator" w:id="0">
    <w:p w14:paraId="55559BED" w14:textId="77777777" w:rsidR="00647A69" w:rsidRDefault="00647A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AFB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0B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01F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621DF" w14:textId="77777777" w:rsidR="00647A69" w:rsidRDefault="00647A69" w:rsidP="009139A6">
      <w:r>
        <w:separator/>
      </w:r>
    </w:p>
  </w:footnote>
  <w:footnote w:type="continuationSeparator" w:id="0">
    <w:p w14:paraId="63668EE4" w14:textId="77777777" w:rsidR="00647A69" w:rsidRDefault="00647A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88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F7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BD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A69"/>
    <w:rsid w:val="000666E0"/>
    <w:rsid w:val="002510B7"/>
    <w:rsid w:val="0035784B"/>
    <w:rsid w:val="005C130B"/>
    <w:rsid w:val="00647A69"/>
    <w:rsid w:val="00826F5C"/>
    <w:rsid w:val="009139A6"/>
    <w:rsid w:val="009448BB"/>
    <w:rsid w:val="00947624"/>
    <w:rsid w:val="00A3176C"/>
    <w:rsid w:val="00AE65F8"/>
    <w:rsid w:val="00BA00AB"/>
    <w:rsid w:val="00CB4ED9"/>
    <w:rsid w:val="00E93E3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BA3F7"/>
  <w15:chartTrackingRefBased/>
  <w15:docId w15:val="{B23199A4-AAAD-4528-85B0-E794E323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2024-02-06T20:01:00Z</dcterms:created>
  <dcterms:modified xsi:type="dcterms:W3CDTF">2024-02-06T20:57:00Z</dcterms:modified>
</cp:coreProperties>
</file>